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67CDB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1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B3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10.12.2021 </w:t>
      </w:r>
      <w:r w:rsidRPr="00F82B3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32</w:t>
      </w:r>
    </w:p>
    <w:p w:rsidR="00EA323B" w:rsidRPr="00756F53" w:rsidRDefault="00EA323B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323B" w:rsidRPr="00756F53" w:rsidRDefault="00EA323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323B" w:rsidRDefault="00EA323B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EA323B" w:rsidRPr="00756F53" w:rsidRDefault="00EA323B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>
        <w:rPr>
          <w:rFonts w:ascii="Times New Roman" w:hAnsi="Times New Roman"/>
          <w:sz w:val="28"/>
          <w:szCs w:val="28"/>
        </w:rPr>
        <w:t>22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EA323B" w:rsidRPr="00E619A7" w:rsidRDefault="00EA323B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323B" w:rsidRDefault="00EA323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3893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69"/>
        <w:gridCol w:w="5903"/>
        <w:gridCol w:w="1433"/>
      </w:tblGrid>
      <w:tr w:rsidR="00EA323B" w:rsidRPr="002B2DFC" w:rsidTr="002B2DFC">
        <w:trPr>
          <w:cantSplit/>
          <w:trHeight w:val="20"/>
        </w:trPr>
        <w:tc>
          <w:tcPr>
            <w:tcW w:w="1406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0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  <w:r>
              <w:rPr>
                <w:rFonts w:ascii="Times New Roman" w:hAnsi="Times New Roman"/>
                <w:sz w:val="20"/>
                <w:szCs w:val="20"/>
              </w:rPr>
              <w:t>на год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40 812,5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40 812,5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86 712,5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86 712,5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86 712,5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-45 900,0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45 900,0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45 900,0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-3 526 791,8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-3 526 791,8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-3 526 791,8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-3 526 791,8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3 526 791,8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3 526 791,8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3 526 791,8</w:t>
            </w:r>
          </w:p>
        </w:tc>
      </w:tr>
      <w:tr w:rsidR="00EA323B" w:rsidRPr="002B2DFC" w:rsidTr="002B2DFC">
        <w:trPr>
          <w:cantSplit/>
          <w:trHeight w:val="20"/>
        </w:trPr>
        <w:tc>
          <w:tcPr>
            <w:tcW w:w="1406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2892" w:type="pct"/>
            <w:vAlign w:val="center"/>
          </w:tcPr>
          <w:p w:rsidR="00EA323B" w:rsidRPr="002B2DFC" w:rsidRDefault="00EA323B" w:rsidP="002B2D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02" w:type="pct"/>
            <w:noWrap/>
            <w:vAlign w:val="center"/>
          </w:tcPr>
          <w:p w:rsidR="00EA323B" w:rsidRPr="002B2DFC" w:rsidRDefault="00EA323B" w:rsidP="002B2D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B2DFC">
              <w:rPr>
                <w:rFonts w:ascii="Times New Roman" w:hAnsi="Times New Roman"/>
                <w:sz w:val="20"/>
                <w:szCs w:val="20"/>
              </w:rPr>
              <w:t>3 526 791,8</w:t>
            </w:r>
          </w:p>
        </w:tc>
      </w:tr>
    </w:tbl>
    <w:p w:rsidR="00EA323B" w:rsidRDefault="00EA323B" w:rsidP="002B2D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EA323B" w:rsidSect="00FC6663">
      <w:headerReference w:type="even" r:id="rId6"/>
      <w:headerReference w:type="default" r:id="rId7"/>
      <w:pgSz w:w="11906" w:h="16838"/>
      <w:pgMar w:top="1135" w:right="851" w:bottom="567" w:left="851" w:header="284" w:footer="284" w:gutter="0"/>
      <w:pgNumType w:start="2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23B" w:rsidRDefault="00EA323B" w:rsidP="00E619A7">
      <w:pPr>
        <w:spacing w:after="0" w:line="240" w:lineRule="auto"/>
      </w:pPr>
      <w:r>
        <w:separator/>
      </w:r>
    </w:p>
  </w:endnote>
  <w:end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23B" w:rsidRDefault="00EA323B" w:rsidP="00E619A7">
      <w:pPr>
        <w:spacing w:after="0" w:line="240" w:lineRule="auto"/>
      </w:pPr>
      <w:r>
        <w:separator/>
      </w:r>
    </w:p>
  </w:footnote>
  <w:foot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23B" w:rsidRDefault="00EA323B" w:rsidP="00AE3EF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323B" w:rsidRDefault="00EA323B" w:rsidP="00E3569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23B" w:rsidRPr="00FC6663" w:rsidRDefault="00EA323B">
    <w:pPr>
      <w:pStyle w:val="Header"/>
      <w:jc w:val="right"/>
      <w:rPr>
        <w:rFonts w:ascii="Times New Roman" w:hAnsi="Times New Roman"/>
        <w:sz w:val="24"/>
        <w:szCs w:val="24"/>
      </w:rPr>
    </w:pPr>
    <w:r w:rsidRPr="00FC6663">
      <w:rPr>
        <w:rFonts w:ascii="Times New Roman" w:hAnsi="Times New Roman"/>
        <w:sz w:val="24"/>
        <w:szCs w:val="24"/>
      </w:rPr>
      <w:fldChar w:fldCharType="begin"/>
    </w:r>
    <w:r w:rsidRPr="00FC6663">
      <w:rPr>
        <w:rFonts w:ascii="Times New Roman" w:hAnsi="Times New Roman"/>
        <w:sz w:val="24"/>
        <w:szCs w:val="24"/>
      </w:rPr>
      <w:instrText>PAGE   \* MERGEFORMAT</w:instrText>
    </w:r>
    <w:r w:rsidRPr="00FC6663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236</w:t>
    </w:r>
    <w:r w:rsidRPr="00FC6663">
      <w:rPr>
        <w:rFonts w:ascii="Times New Roman" w:hAnsi="Times New Roman"/>
        <w:sz w:val="24"/>
        <w:szCs w:val="24"/>
      </w:rPr>
      <w:fldChar w:fldCharType="end"/>
    </w:r>
  </w:p>
  <w:p w:rsidR="00EA323B" w:rsidRPr="00FC6663" w:rsidRDefault="00EA323B" w:rsidP="00272F2A">
    <w:pPr>
      <w:pStyle w:val="Header"/>
      <w:ind w:right="360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51D7C"/>
    <w:rsid w:val="00167988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C5537"/>
    <w:rsid w:val="004D3893"/>
    <w:rsid w:val="005376AD"/>
    <w:rsid w:val="005703DE"/>
    <w:rsid w:val="00593689"/>
    <w:rsid w:val="005D711B"/>
    <w:rsid w:val="00613A25"/>
    <w:rsid w:val="00615C20"/>
    <w:rsid w:val="006C47E0"/>
    <w:rsid w:val="006C52A5"/>
    <w:rsid w:val="006D6513"/>
    <w:rsid w:val="006E1A1C"/>
    <w:rsid w:val="006E2BBF"/>
    <w:rsid w:val="006E51D7"/>
    <w:rsid w:val="00756F53"/>
    <w:rsid w:val="007B1416"/>
    <w:rsid w:val="007B145E"/>
    <w:rsid w:val="007C5106"/>
    <w:rsid w:val="00803787"/>
    <w:rsid w:val="00813B3F"/>
    <w:rsid w:val="008351A7"/>
    <w:rsid w:val="00867CDB"/>
    <w:rsid w:val="008E02FC"/>
    <w:rsid w:val="008F0BD0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29F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E3569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339</Words>
  <Characters>1935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</cp:revision>
  <cp:lastPrinted>2021-12-10T11:03:00Z</cp:lastPrinted>
  <dcterms:created xsi:type="dcterms:W3CDTF">2021-12-09T12:37:00Z</dcterms:created>
  <dcterms:modified xsi:type="dcterms:W3CDTF">2021-12-10T11:03:00Z</dcterms:modified>
</cp:coreProperties>
</file>